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8A55E" w14:textId="77777777" w:rsidR="00683AE4" w:rsidRDefault="00683AE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CACDEBC" w14:textId="77777777" w:rsidR="00683AE4" w:rsidRPr="00692A45" w:rsidRDefault="00683AE4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learner</w:t>
      </w:r>
      <w:r w:rsidRPr="00692A45">
        <w:t>)</w:t>
      </w:r>
    </w:p>
    <w:p w14:paraId="0EE9DF77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3D2E93CD" w14:textId="77777777" w:rsidR="00683AE4" w:rsidRDefault="00683AE4" w:rsidP="00683AE4">
      <w:pPr>
        <w:pStyle w:val="Answer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Produce a presentation on ISO 9000 in the form of five slides as follows:</w:t>
      </w:r>
    </w:p>
    <w:p w14:paraId="3EE8E275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07448B2F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1 – Introduction</w:t>
      </w:r>
    </w:p>
    <w:p w14:paraId="6B9C3408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2 – Principles</w:t>
      </w:r>
    </w:p>
    <w:p w14:paraId="62850C51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3 – Principles</w:t>
      </w:r>
    </w:p>
    <w:p w14:paraId="2536718B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4 – Documentation</w:t>
      </w:r>
    </w:p>
    <w:p w14:paraId="34AEAD79" w14:textId="77777777" w:rsidR="00683AE4" w:rsidRDefault="00683AE4" w:rsidP="00683AE4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5 – Benefits of achieving ISO 9000</w:t>
      </w:r>
    </w:p>
    <w:p w14:paraId="2C41DBD7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759B9B9F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6DAE1EC4" w14:textId="77777777" w:rsidR="00683AE4" w:rsidRDefault="00683AE4" w:rsidP="00446647">
      <w:pPr>
        <w:pStyle w:val="Answer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BDF36B8" w14:textId="77777777" w:rsidR="00683AE4" w:rsidRDefault="00683AE4" w:rsidP="00446647">
      <w:pPr>
        <w:pStyle w:val="Answer"/>
        <w:ind w:left="0"/>
        <w:rPr>
          <w:sz w:val="24"/>
          <w:szCs w:val="24"/>
        </w:rPr>
      </w:pPr>
    </w:p>
    <w:p w14:paraId="4D4311E0" w14:textId="77777777" w:rsidR="00683AE4" w:rsidRPr="00517994" w:rsidRDefault="00683AE4" w:rsidP="00446647">
      <w:pPr>
        <w:pStyle w:val="Answer"/>
        <w:ind w:left="0"/>
        <w:rPr>
          <w:sz w:val="24"/>
          <w:szCs w:val="24"/>
        </w:rPr>
      </w:pPr>
    </w:p>
    <w:p w14:paraId="2111A0D5" w14:textId="77777777" w:rsidR="00683AE4" w:rsidRDefault="00683AE4" w:rsidP="006E1028">
      <w:pPr>
        <w:pStyle w:val="Answer"/>
      </w:pPr>
    </w:p>
    <w:p w14:paraId="3C53D8C8" w14:textId="77777777" w:rsidR="00683AE4" w:rsidRDefault="00683AE4" w:rsidP="00A402DF">
      <w:pPr>
        <w:rPr>
          <w:rFonts w:cs="Arial"/>
          <w:szCs w:val="22"/>
        </w:rPr>
      </w:pPr>
    </w:p>
    <w:p w14:paraId="77B03C7B" w14:textId="77777777" w:rsidR="00683AE4" w:rsidRDefault="00683AE4" w:rsidP="00474F67">
      <w:pPr>
        <w:rPr>
          <w:rFonts w:cs="Arial"/>
          <w:szCs w:val="22"/>
        </w:rPr>
      </w:pPr>
    </w:p>
    <w:p w14:paraId="3F0D33FE" w14:textId="77777777" w:rsidR="00683AE4" w:rsidRDefault="00683AE4" w:rsidP="00474F67">
      <w:pPr>
        <w:rPr>
          <w:rFonts w:cs="Arial"/>
          <w:szCs w:val="22"/>
        </w:rPr>
      </w:pPr>
    </w:p>
    <w:p w14:paraId="7890741B" w14:textId="77777777" w:rsidR="00683AE4" w:rsidRDefault="00683AE4" w:rsidP="00AD179E">
      <w:pPr>
        <w:pStyle w:val="Answer"/>
        <w:tabs>
          <w:tab w:val="left" w:pos="2400"/>
        </w:tabs>
      </w:pPr>
      <w:r>
        <w:tab/>
      </w:r>
    </w:p>
    <w:p w14:paraId="58C33208" w14:textId="77777777" w:rsidR="00683AE4" w:rsidRDefault="00683AE4" w:rsidP="00AD179E">
      <w:pPr>
        <w:pStyle w:val="Answer"/>
        <w:tabs>
          <w:tab w:val="left" w:pos="2400"/>
        </w:tabs>
      </w:pPr>
    </w:p>
    <w:p w14:paraId="5363516B" w14:textId="77777777" w:rsidR="00683AE4" w:rsidRDefault="00683AE4" w:rsidP="00AD179E">
      <w:pPr>
        <w:pStyle w:val="Answer"/>
        <w:tabs>
          <w:tab w:val="left" w:pos="2400"/>
        </w:tabs>
      </w:pPr>
    </w:p>
    <w:p w14:paraId="24376105" w14:textId="77777777" w:rsidR="00683AE4" w:rsidRDefault="00683AE4" w:rsidP="00AD179E">
      <w:pPr>
        <w:pStyle w:val="Answer"/>
        <w:tabs>
          <w:tab w:val="left" w:pos="2400"/>
        </w:tabs>
      </w:pPr>
    </w:p>
    <w:p w14:paraId="7B91CCE9" w14:textId="77777777" w:rsidR="00683AE4" w:rsidRDefault="00683AE4" w:rsidP="00AD179E">
      <w:pPr>
        <w:pStyle w:val="Answer"/>
        <w:tabs>
          <w:tab w:val="left" w:pos="2400"/>
        </w:tabs>
      </w:pPr>
    </w:p>
    <w:p w14:paraId="236F0D84" w14:textId="77777777" w:rsidR="00683AE4" w:rsidRDefault="00683AE4" w:rsidP="00AD179E">
      <w:pPr>
        <w:pStyle w:val="Answer"/>
        <w:tabs>
          <w:tab w:val="left" w:pos="2400"/>
        </w:tabs>
      </w:pPr>
    </w:p>
    <w:p w14:paraId="766658FE" w14:textId="77777777" w:rsidR="00683AE4" w:rsidRDefault="00683AE4" w:rsidP="00AD179E">
      <w:pPr>
        <w:pStyle w:val="Answer"/>
        <w:tabs>
          <w:tab w:val="left" w:pos="2400"/>
        </w:tabs>
      </w:pPr>
    </w:p>
    <w:p w14:paraId="4F70F285" w14:textId="77777777" w:rsidR="00683AE4" w:rsidRDefault="00683AE4" w:rsidP="00AD179E">
      <w:pPr>
        <w:pStyle w:val="Answer"/>
        <w:tabs>
          <w:tab w:val="left" w:pos="2400"/>
        </w:tabs>
      </w:pPr>
    </w:p>
    <w:p w14:paraId="3B14C809" w14:textId="77777777" w:rsidR="00683AE4" w:rsidRDefault="00683AE4" w:rsidP="00F02EEE">
      <w:pPr>
        <w:pStyle w:val="Answer"/>
        <w:tabs>
          <w:tab w:val="left" w:pos="2400"/>
        </w:tabs>
        <w:ind w:left="0"/>
      </w:pPr>
    </w:p>
    <w:p w14:paraId="274AD471" w14:textId="77777777" w:rsidR="00683AE4" w:rsidRDefault="00683AE4" w:rsidP="00AD179E">
      <w:pPr>
        <w:pStyle w:val="Answer"/>
        <w:tabs>
          <w:tab w:val="left" w:pos="2400"/>
        </w:tabs>
      </w:pPr>
    </w:p>
    <w:p w14:paraId="7CC4BE5A" w14:textId="77777777" w:rsidR="00683AE4" w:rsidRDefault="00683AE4" w:rsidP="00AD179E">
      <w:pPr>
        <w:pStyle w:val="Answer"/>
        <w:tabs>
          <w:tab w:val="left" w:pos="2400"/>
        </w:tabs>
      </w:pPr>
    </w:p>
    <w:p w14:paraId="22C77197" w14:textId="77777777" w:rsidR="00683AE4" w:rsidRDefault="00683AE4" w:rsidP="00AD179E">
      <w:pPr>
        <w:pStyle w:val="Answer"/>
        <w:tabs>
          <w:tab w:val="left" w:pos="2400"/>
        </w:tabs>
      </w:pPr>
    </w:p>
    <w:p w14:paraId="585D811A" w14:textId="77777777" w:rsidR="00683AE4" w:rsidRDefault="00683AE4" w:rsidP="00AD179E">
      <w:pPr>
        <w:pStyle w:val="Answer"/>
        <w:tabs>
          <w:tab w:val="left" w:pos="2400"/>
        </w:tabs>
      </w:pPr>
    </w:p>
    <w:p w14:paraId="162E94B8" w14:textId="77777777" w:rsidR="00683AE4" w:rsidRDefault="00683AE4" w:rsidP="00AD179E">
      <w:pPr>
        <w:pStyle w:val="Answer"/>
        <w:tabs>
          <w:tab w:val="left" w:pos="2400"/>
        </w:tabs>
      </w:pPr>
    </w:p>
    <w:p w14:paraId="140C1B42" w14:textId="77777777" w:rsidR="00683AE4" w:rsidRDefault="00683AE4" w:rsidP="00AD179E">
      <w:pPr>
        <w:pStyle w:val="Answer"/>
        <w:tabs>
          <w:tab w:val="left" w:pos="2400"/>
        </w:tabs>
      </w:pPr>
    </w:p>
    <w:p w14:paraId="2F7E603C" w14:textId="77777777" w:rsidR="00683AE4" w:rsidRDefault="00683AE4" w:rsidP="00AD179E">
      <w:pPr>
        <w:pStyle w:val="Answer"/>
        <w:tabs>
          <w:tab w:val="left" w:pos="2400"/>
        </w:tabs>
      </w:pPr>
    </w:p>
    <w:p w14:paraId="1E3EAC8D" w14:textId="77777777" w:rsidR="00683AE4" w:rsidRDefault="00683AE4" w:rsidP="00AD179E">
      <w:pPr>
        <w:pStyle w:val="Answer"/>
        <w:tabs>
          <w:tab w:val="left" w:pos="2400"/>
        </w:tabs>
      </w:pPr>
    </w:p>
    <w:p w14:paraId="561DA216" w14:textId="77777777" w:rsidR="00474F67" w:rsidRDefault="00474F67" w:rsidP="00474F67">
      <w:pPr>
        <w:rPr>
          <w:rFonts w:cs="Arial"/>
          <w:szCs w:val="22"/>
        </w:rPr>
      </w:pPr>
    </w:p>
    <w:p w14:paraId="49E00620" w14:textId="77777777" w:rsidR="006E1028" w:rsidRDefault="00AD179E" w:rsidP="00AD179E">
      <w:pPr>
        <w:pStyle w:val="Answer"/>
        <w:tabs>
          <w:tab w:val="left" w:pos="2400"/>
        </w:tabs>
      </w:pPr>
      <w:r>
        <w:lastRenderedPageBreak/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E28D" w14:textId="77777777" w:rsidR="003C7AD8" w:rsidRDefault="003C7AD8">
      <w:pPr>
        <w:spacing w:before="0" w:after="0"/>
      </w:pPr>
      <w:r>
        <w:separator/>
      </w:r>
    </w:p>
  </w:endnote>
  <w:endnote w:type="continuationSeparator" w:id="0">
    <w:p w14:paraId="5E26D12F" w14:textId="77777777" w:rsidR="003C7AD8" w:rsidRDefault="003C7A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B3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BDC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DCE488" wp14:editId="1E383B9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DBA1E9" w14:textId="0FE96D0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B0B9E" w:rsidRPr="003B0B9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DF348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CE4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CDBA1E9" w14:textId="0FE96D0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B0B9E" w:rsidRPr="003B0B9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DF348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536912" wp14:editId="10F2C77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D70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1BE5" w14:textId="77777777" w:rsidR="003C7AD8" w:rsidRDefault="003C7AD8">
      <w:pPr>
        <w:spacing w:before="0" w:after="0"/>
      </w:pPr>
      <w:r>
        <w:separator/>
      </w:r>
    </w:p>
  </w:footnote>
  <w:footnote w:type="continuationSeparator" w:id="0">
    <w:p w14:paraId="7FBF2534" w14:textId="77777777" w:rsidR="003C7AD8" w:rsidRDefault="003C7A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4196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225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7159B7D" wp14:editId="62FAB06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53F1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4E166A" wp14:editId="3CBEC6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80FA4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6E8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800419"/>
    <w:multiLevelType w:val="hybridMultilevel"/>
    <w:tmpl w:val="EA08F54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239EC"/>
    <w:multiLevelType w:val="hybridMultilevel"/>
    <w:tmpl w:val="6968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848445">
    <w:abstractNumId w:val="4"/>
  </w:num>
  <w:num w:numId="2" w16cid:durableId="150407557">
    <w:abstractNumId w:val="15"/>
  </w:num>
  <w:num w:numId="3" w16cid:durableId="1222207150">
    <w:abstractNumId w:val="23"/>
  </w:num>
  <w:num w:numId="4" w16cid:durableId="515773225">
    <w:abstractNumId w:val="17"/>
  </w:num>
  <w:num w:numId="5" w16cid:durableId="1586382578">
    <w:abstractNumId w:val="7"/>
  </w:num>
  <w:num w:numId="6" w16cid:durableId="1344741373">
    <w:abstractNumId w:val="16"/>
  </w:num>
  <w:num w:numId="7" w16cid:durableId="1557467478">
    <w:abstractNumId w:val="7"/>
  </w:num>
  <w:num w:numId="8" w16cid:durableId="965355373">
    <w:abstractNumId w:val="1"/>
  </w:num>
  <w:num w:numId="9" w16cid:durableId="1662809778">
    <w:abstractNumId w:val="7"/>
    <w:lvlOverride w:ilvl="0">
      <w:startOverride w:val="1"/>
    </w:lvlOverride>
  </w:num>
  <w:num w:numId="10" w16cid:durableId="1733767369">
    <w:abstractNumId w:val="18"/>
  </w:num>
  <w:num w:numId="11" w16cid:durableId="866061409">
    <w:abstractNumId w:val="14"/>
  </w:num>
  <w:num w:numId="12" w16cid:durableId="625240534">
    <w:abstractNumId w:val="5"/>
  </w:num>
  <w:num w:numId="13" w16cid:durableId="58940981">
    <w:abstractNumId w:val="13"/>
  </w:num>
  <w:num w:numId="14" w16cid:durableId="1487892850">
    <w:abstractNumId w:val="19"/>
  </w:num>
  <w:num w:numId="15" w16cid:durableId="1774396915">
    <w:abstractNumId w:val="10"/>
  </w:num>
  <w:num w:numId="16" w16cid:durableId="2063826586">
    <w:abstractNumId w:val="6"/>
  </w:num>
  <w:num w:numId="17" w16cid:durableId="1227297540">
    <w:abstractNumId w:val="25"/>
  </w:num>
  <w:num w:numId="18" w16cid:durableId="287132458">
    <w:abstractNumId w:val="26"/>
  </w:num>
  <w:num w:numId="19" w16cid:durableId="1305547044">
    <w:abstractNumId w:val="3"/>
  </w:num>
  <w:num w:numId="20" w16cid:durableId="220598898">
    <w:abstractNumId w:val="2"/>
  </w:num>
  <w:num w:numId="21" w16cid:durableId="1887252480">
    <w:abstractNumId w:val="8"/>
  </w:num>
  <w:num w:numId="22" w16cid:durableId="133643674">
    <w:abstractNumId w:val="8"/>
    <w:lvlOverride w:ilvl="0">
      <w:startOverride w:val="1"/>
    </w:lvlOverride>
  </w:num>
  <w:num w:numId="23" w16cid:durableId="1488401712">
    <w:abstractNumId w:val="24"/>
  </w:num>
  <w:num w:numId="24" w16cid:durableId="958684067">
    <w:abstractNumId w:val="8"/>
    <w:lvlOverride w:ilvl="0">
      <w:startOverride w:val="1"/>
    </w:lvlOverride>
  </w:num>
  <w:num w:numId="25" w16cid:durableId="236667641">
    <w:abstractNumId w:val="8"/>
    <w:lvlOverride w:ilvl="0">
      <w:startOverride w:val="1"/>
    </w:lvlOverride>
  </w:num>
  <w:num w:numId="26" w16cid:durableId="588200982">
    <w:abstractNumId w:val="9"/>
  </w:num>
  <w:num w:numId="27" w16cid:durableId="506792846">
    <w:abstractNumId w:val="21"/>
  </w:num>
  <w:num w:numId="28" w16cid:durableId="990838785">
    <w:abstractNumId w:val="8"/>
    <w:lvlOverride w:ilvl="0">
      <w:startOverride w:val="1"/>
    </w:lvlOverride>
  </w:num>
  <w:num w:numId="29" w16cid:durableId="1515269664">
    <w:abstractNumId w:val="22"/>
  </w:num>
  <w:num w:numId="30" w16cid:durableId="1434327737">
    <w:abstractNumId w:val="8"/>
  </w:num>
  <w:num w:numId="31" w16cid:durableId="1276863244">
    <w:abstractNumId w:val="8"/>
    <w:lvlOverride w:ilvl="0">
      <w:startOverride w:val="1"/>
    </w:lvlOverride>
  </w:num>
  <w:num w:numId="32" w16cid:durableId="1584072351">
    <w:abstractNumId w:val="8"/>
    <w:lvlOverride w:ilvl="0">
      <w:startOverride w:val="1"/>
    </w:lvlOverride>
  </w:num>
  <w:num w:numId="33" w16cid:durableId="129710793">
    <w:abstractNumId w:val="0"/>
  </w:num>
  <w:num w:numId="34" w16cid:durableId="1207329447">
    <w:abstractNumId w:val="11"/>
  </w:num>
  <w:num w:numId="35" w16cid:durableId="1993560617">
    <w:abstractNumId w:val="12"/>
  </w:num>
  <w:num w:numId="36" w16cid:durableId="19145124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AE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B0B9E"/>
    <w:rsid w:val="003C7AD8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83AE4"/>
    <w:rsid w:val="00691B95"/>
    <w:rsid w:val="006B798A"/>
    <w:rsid w:val="006D3AA3"/>
    <w:rsid w:val="006D4994"/>
    <w:rsid w:val="006E1028"/>
    <w:rsid w:val="006E19C2"/>
    <w:rsid w:val="006F7BAF"/>
    <w:rsid w:val="00797FA7"/>
    <w:rsid w:val="007B39B1"/>
    <w:rsid w:val="008B5C0C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01E18"/>
  <w15:docId w15:val="{4D1C12D3-BB75-4D3E-A258-A1A83F972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B0B9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E8B68C-31E3-414D-A1FE-D860D9029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6BF47-E91E-426D-B502-DCD5DBC8E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CFAA8-A18A-4E63-99E6-0B884BA8A5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2</Pages>
  <Words>52</Words>
  <Characters>267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2021-09-07T11:24:00Z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